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BD089" w14:textId="77777777" w:rsidR="003D620A" w:rsidRDefault="003D620A" w:rsidP="003D62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Ralph RAMSEYE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fl.1414)</w:t>
      </w:r>
    </w:p>
    <w:p w14:paraId="555C0FBB" w14:textId="77777777" w:rsidR="003D620A" w:rsidRDefault="003D620A" w:rsidP="003D62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Chaplain.</w:t>
      </w:r>
    </w:p>
    <w:p w14:paraId="47D44B5B" w14:textId="77777777" w:rsidR="003D620A" w:rsidRDefault="003D620A" w:rsidP="003D620A">
      <w:pPr>
        <w:rPr>
          <w:rFonts w:ascii="Times New Roman" w:hAnsi="Times New Roman" w:cs="Times New Roman"/>
          <w:sz w:val="24"/>
          <w:szCs w:val="24"/>
        </w:rPr>
      </w:pPr>
    </w:p>
    <w:p w14:paraId="365BB468" w14:textId="77777777" w:rsidR="003D620A" w:rsidRDefault="003D620A" w:rsidP="003D620A">
      <w:pPr>
        <w:rPr>
          <w:rFonts w:ascii="Times New Roman" w:hAnsi="Times New Roman" w:cs="Times New Roman"/>
          <w:sz w:val="24"/>
          <w:szCs w:val="24"/>
        </w:rPr>
      </w:pPr>
    </w:p>
    <w:p w14:paraId="7724C528" w14:textId="77777777" w:rsidR="003D620A" w:rsidRDefault="003D620A" w:rsidP="003D62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Son of Felicia </w:t>
      </w:r>
      <w:proofErr w:type="spellStart"/>
      <w:r>
        <w:rPr>
          <w:rFonts w:ascii="Times New Roman" w:hAnsi="Times New Roman" w:cs="Times New Roman"/>
          <w:sz w:val="24"/>
          <w:szCs w:val="24"/>
        </w:rPr>
        <w:t>Ramseye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58AC8564" w14:textId="77777777" w:rsidR="003D620A" w:rsidRDefault="003D620A" w:rsidP="003D62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p.188)</w:t>
      </w:r>
    </w:p>
    <w:p w14:paraId="6D8642E3" w14:textId="77777777" w:rsidR="003D620A" w:rsidRDefault="003D620A" w:rsidP="003D620A">
      <w:pPr>
        <w:rPr>
          <w:rFonts w:ascii="Times New Roman" w:hAnsi="Times New Roman" w:cs="Times New Roman"/>
          <w:sz w:val="24"/>
          <w:szCs w:val="24"/>
        </w:rPr>
      </w:pPr>
    </w:p>
    <w:p w14:paraId="52C0FE71" w14:textId="77777777" w:rsidR="003D620A" w:rsidRDefault="003D620A" w:rsidP="003D620A">
      <w:pPr>
        <w:rPr>
          <w:rFonts w:ascii="Times New Roman" w:hAnsi="Times New Roman" w:cs="Times New Roman"/>
          <w:sz w:val="24"/>
          <w:szCs w:val="24"/>
        </w:rPr>
      </w:pPr>
    </w:p>
    <w:p w14:paraId="50EE182E" w14:textId="77777777" w:rsidR="003D620A" w:rsidRDefault="003D620A" w:rsidP="003D62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1414</w:t>
      </w:r>
      <w:r>
        <w:rPr>
          <w:rFonts w:ascii="Times New Roman" w:hAnsi="Times New Roman" w:cs="Times New Roman"/>
          <w:sz w:val="24"/>
          <w:szCs w:val="24"/>
        </w:rPr>
        <w:tab/>
        <w:t>His mother made him her executor.   (ibid.)</w:t>
      </w:r>
    </w:p>
    <w:p w14:paraId="59228276" w14:textId="77777777" w:rsidR="003D620A" w:rsidRDefault="003D620A" w:rsidP="003D620A">
      <w:pPr>
        <w:rPr>
          <w:rFonts w:ascii="Times New Roman" w:hAnsi="Times New Roman" w:cs="Times New Roman"/>
          <w:sz w:val="24"/>
          <w:szCs w:val="24"/>
        </w:rPr>
      </w:pPr>
    </w:p>
    <w:p w14:paraId="1BF3DC56" w14:textId="77777777" w:rsidR="003D620A" w:rsidRDefault="003D620A" w:rsidP="003D620A">
      <w:pPr>
        <w:rPr>
          <w:rFonts w:ascii="Times New Roman" w:hAnsi="Times New Roman" w:cs="Times New Roman"/>
          <w:sz w:val="24"/>
          <w:szCs w:val="24"/>
        </w:rPr>
      </w:pPr>
    </w:p>
    <w:p w14:paraId="75587F32" w14:textId="77777777" w:rsidR="003D620A" w:rsidRDefault="003D620A" w:rsidP="003D62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September 2021</w:t>
      </w:r>
    </w:p>
    <w:p w14:paraId="3E51834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12A64" w14:textId="77777777" w:rsidR="003D620A" w:rsidRDefault="003D620A" w:rsidP="009139A6">
      <w:r>
        <w:separator/>
      </w:r>
    </w:p>
  </w:endnote>
  <w:endnote w:type="continuationSeparator" w:id="0">
    <w:p w14:paraId="6E743FBE" w14:textId="77777777" w:rsidR="003D620A" w:rsidRDefault="003D620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A0D3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A2E8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8A64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5A1FE" w14:textId="77777777" w:rsidR="003D620A" w:rsidRDefault="003D620A" w:rsidP="009139A6">
      <w:r>
        <w:separator/>
      </w:r>
    </w:p>
  </w:footnote>
  <w:footnote w:type="continuationSeparator" w:id="0">
    <w:p w14:paraId="26FF7D5B" w14:textId="77777777" w:rsidR="003D620A" w:rsidRDefault="003D620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307C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5478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0B97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20A"/>
    <w:rsid w:val="000666E0"/>
    <w:rsid w:val="002510B7"/>
    <w:rsid w:val="003D620A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15AD2"/>
  <w15:chartTrackingRefBased/>
  <w15:docId w15:val="{DC4E60F2-E05D-45ED-8FB1-C15DED605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20A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2021-10-03T20:57:00Z</dcterms:created>
  <dcterms:modified xsi:type="dcterms:W3CDTF">2021-10-03T20:57:00Z</dcterms:modified>
</cp:coreProperties>
</file>